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9D722D" w14:textId="77777777" w:rsidR="00085796" w:rsidRDefault="00085796" w:rsidP="000857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STILE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d.1505)</w:t>
      </w:r>
    </w:p>
    <w:p w14:paraId="6131DE12" w14:textId="77777777" w:rsidR="00085796" w:rsidRDefault="00085796" w:rsidP="000857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Mercer.</w:t>
      </w:r>
    </w:p>
    <w:p w14:paraId="51213B72" w14:textId="77777777" w:rsidR="00085796" w:rsidRDefault="00085796" w:rsidP="000857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F25544" w14:textId="77777777" w:rsidR="00085796" w:rsidRDefault="00085796" w:rsidP="000857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BDC4CE" w14:textId="77777777" w:rsidR="00085796" w:rsidRDefault="00085796" w:rsidP="000857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1505</w:t>
      </w:r>
      <w:r>
        <w:rPr>
          <w:rFonts w:ascii="Times New Roman" w:hAnsi="Times New Roman" w:cs="Times New Roman"/>
          <w:sz w:val="24"/>
          <w:szCs w:val="24"/>
        </w:rPr>
        <w:tab/>
        <w:t>He left a psalter/primer to John Overton, priest(q.v.).</w:t>
      </w:r>
    </w:p>
    <w:p w14:paraId="7C33E807" w14:textId="77777777" w:rsidR="00085796" w:rsidRDefault="00085796" w:rsidP="000857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(Barron, Caroline M. “What Did Medieval London Merchants Read?” in</w:t>
      </w:r>
    </w:p>
    <w:p w14:paraId="6E59598A" w14:textId="77777777" w:rsidR="00085796" w:rsidRDefault="00085796" w:rsidP="000857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“Medieval </w:t>
      </w:r>
      <w:proofErr w:type="spellStart"/>
      <w:r>
        <w:rPr>
          <w:rFonts w:ascii="Times New Roman" w:hAnsi="Times New Roman" w:cs="Times New Roman"/>
          <w:sz w:val="24"/>
          <w:szCs w:val="24"/>
        </w:rPr>
        <w:t>Merchantsand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Money: Essays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Honour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James L. Bolton”</w:t>
      </w:r>
    </w:p>
    <w:p w14:paraId="74CCECDB" w14:textId="77777777" w:rsidR="00085796" w:rsidRDefault="00085796" w:rsidP="000857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edited by Matin Allen and Matthew Davies, University of London Press,</w:t>
      </w:r>
    </w:p>
    <w:p w14:paraId="74A772C9" w14:textId="77777777" w:rsidR="00085796" w:rsidRDefault="00085796" w:rsidP="000857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London, 2016, </w:t>
      </w:r>
      <w:proofErr w:type="gramStart"/>
      <w:r>
        <w:rPr>
          <w:rFonts w:ascii="Times New Roman" w:hAnsi="Times New Roman" w:cs="Times New Roman"/>
          <w:sz w:val="24"/>
          <w:szCs w:val="24"/>
        </w:rPr>
        <w:t>p.51  J.S.T.O.R.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082909">
          <w:rPr>
            <w:rStyle w:val="Hyperlink"/>
            <w:rFonts w:ascii="Times New Roman" w:hAnsi="Times New Roman" w:cs="Times New Roman"/>
            <w:sz w:val="24"/>
            <w:szCs w:val="24"/>
          </w:rPr>
          <w:t>www.jstor.org/stable/j.ctv5132xh.9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56EB7225" w14:textId="77777777" w:rsidR="00085796" w:rsidRDefault="00085796" w:rsidP="000857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Accessed 2 March 2021).</w:t>
      </w:r>
    </w:p>
    <w:p w14:paraId="2186C94A" w14:textId="77777777" w:rsidR="00085796" w:rsidRDefault="00085796" w:rsidP="000857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E4D92C" w14:textId="77777777" w:rsidR="00085796" w:rsidRDefault="00085796" w:rsidP="000857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6C5D27" w14:textId="77777777" w:rsidR="00085796" w:rsidRDefault="00085796" w:rsidP="000857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March 2021 </w:t>
      </w:r>
    </w:p>
    <w:p w14:paraId="69247C8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AB43C1" w14:textId="77777777" w:rsidR="00085796" w:rsidRDefault="00085796" w:rsidP="009139A6">
      <w:r>
        <w:separator/>
      </w:r>
    </w:p>
  </w:endnote>
  <w:endnote w:type="continuationSeparator" w:id="0">
    <w:p w14:paraId="74F30EB7" w14:textId="77777777" w:rsidR="00085796" w:rsidRDefault="0008579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D62CF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2DA36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815A9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CB2C01" w14:textId="77777777" w:rsidR="00085796" w:rsidRDefault="00085796" w:rsidP="009139A6">
      <w:r>
        <w:separator/>
      </w:r>
    </w:p>
  </w:footnote>
  <w:footnote w:type="continuationSeparator" w:id="0">
    <w:p w14:paraId="7AFDD488" w14:textId="77777777" w:rsidR="00085796" w:rsidRDefault="0008579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13677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1356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1170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796"/>
    <w:rsid w:val="000666E0"/>
    <w:rsid w:val="00085796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999D6"/>
  <w15:chartTrackingRefBased/>
  <w15:docId w15:val="{32F01333-DFFF-4895-8176-BC3F6B870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857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jstor.org/stable/j.ctv5132xh.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2021-04-02T19:57:00Z</dcterms:created>
  <dcterms:modified xsi:type="dcterms:W3CDTF">2021-04-02T19:58:00Z</dcterms:modified>
</cp:coreProperties>
</file>